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0C85" w14:textId="77777777" w:rsidR="00D75784" w:rsidRPr="00D75784" w:rsidRDefault="00D75784" w:rsidP="00D75784">
      <w:pPr>
        <w:spacing w:before="100" w:beforeAutospacing="1" w:after="100" w:afterAutospacing="1"/>
        <w:outlineLvl w:val="1"/>
        <w:rPr>
          <w:rFonts w:ascii="Verdana" w:eastAsia="Times New Roman" w:hAnsi="Verdana" w:cs="Times New Roman"/>
          <w:b/>
          <w:bCs/>
          <w:color w:val="036C6C"/>
          <w:kern w:val="0"/>
          <w:sz w:val="36"/>
          <w:szCs w:val="36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36"/>
          <w:szCs w:val="36"/>
          <w:lang w:eastAsia="da-DK"/>
          <w14:ligatures w14:val="none"/>
        </w:rPr>
        <w:t xml:space="preserve">Guide: How to Tell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36"/>
          <w:szCs w:val="36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36"/>
          <w:szCs w:val="36"/>
          <w:lang w:eastAsia="da-DK"/>
          <w14:ligatures w14:val="none"/>
        </w:rPr>
        <w:t xml:space="preserve"> Story with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36"/>
          <w:szCs w:val="36"/>
          <w:lang w:eastAsia="da-DK"/>
          <w14:ligatures w14:val="none"/>
        </w:rPr>
        <w:t>Impact</w:t>
      </w:r>
      <w:proofErr w:type="spellEnd"/>
    </w:p>
    <w:p w14:paraId="5E47323E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voice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matters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– and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how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share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it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can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make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a difference.</w:t>
      </w:r>
    </w:p>
    <w:p w14:paraId="6C5F4BE3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Sharing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story as a patient or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carer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is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powerful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. It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can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inspire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change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build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empathy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and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influence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decisions in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healthcare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research, and policy. This guide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will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help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prepare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and present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story in 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way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feels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authentic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and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meaningful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—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both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for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and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audience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</w:t>
      </w:r>
    </w:p>
    <w:p w14:paraId="1EEF3BBA" w14:textId="19288409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5AD31693" w14:textId="425E023E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1.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Know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“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why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”</w:t>
      </w:r>
    </w:p>
    <w:p w14:paraId="6F15F498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Ask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yourself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:</w:t>
      </w:r>
    </w:p>
    <w:p w14:paraId="38555A57" w14:textId="77777777" w:rsidR="00D75784" w:rsidRPr="00D75784" w:rsidRDefault="00D75784" w:rsidP="00D75784">
      <w:pPr>
        <w:numPr>
          <w:ilvl w:val="0"/>
          <w:numId w:val="3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do I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want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share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story?</w:t>
      </w:r>
    </w:p>
    <w:p w14:paraId="3D777D78" w14:textId="77777777" w:rsidR="00D75784" w:rsidRPr="00D75784" w:rsidRDefault="00D75784" w:rsidP="00D75784">
      <w:pPr>
        <w:numPr>
          <w:ilvl w:val="0"/>
          <w:numId w:val="3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do I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hope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others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will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take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away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from it?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story is </w:t>
      </w:r>
      <w:proofErr w:type="gram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more</w:t>
      </w:r>
      <w:proofErr w:type="gram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than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diagnosis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—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it’s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about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journey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experiences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and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you’ve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learned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</w:t>
      </w:r>
    </w:p>
    <w:p w14:paraId="2C153179" w14:textId="2B88EE79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4417B05F" w14:textId="16E0F6C2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2.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Choose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focus</w:t>
      </w:r>
      <w:proofErr w:type="spellEnd"/>
    </w:p>
    <w:p w14:paraId="5BD5F5F1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don’t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need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share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everything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 Focus on:</w:t>
      </w:r>
    </w:p>
    <w:p w14:paraId="3A48F8B1" w14:textId="77777777" w:rsidR="00D75784" w:rsidRPr="00D75784" w:rsidRDefault="00D75784" w:rsidP="00D75784">
      <w:pPr>
        <w:numPr>
          <w:ilvl w:val="0"/>
          <w:numId w:val="4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specific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moment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changed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</w:p>
    <w:p w14:paraId="1C79657C" w14:textId="77777777" w:rsidR="00D75784" w:rsidRPr="00D75784" w:rsidRDefault="00D75784" w:rsidP="00D75784">
      <w:pPr>
        <w:numPr>
          <w:ilvl w:val="0"/>
          <w:numId w:val="4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challenge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overcame</w:t>
      </w:r>
      <w:proofErr w:type="spellEnd"/>
    </w:p>
    <w:p w14:paraId="78370EF3" w14:textId="77777777" w:rsidR="00D75784" w:rsidRPr="00D75784" w:rsidRDefault="00D75784" w:rsidP="00D75784">
      <w:pPr>
        <w:numPr>
          <w:ilvl w:val="0"/>
          <w:numId w:val="4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gap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in the system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experienced</w:t>
      </w:r>
      <w:proofErr w:type="spellEnd"/>
    </w:p>
    <w:p w14:paraId="7345765D" w14:textId="77777777" w:rsidR="00D75784" w:rsidRPr="00D75784" w:rsidRDefault="00D75784" w:rsidP="00D75784">
      <w:pPr>
        <w:numPr>
          <w:ilvl w:val="0"/>
          <w:numId w:val="4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A message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want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deliver</w:t>
      </w:r>
    </w:p>
    <w:p w14:paraId="4ADAB1D0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Keep it simple and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centered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on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one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or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two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key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points.</w:t>
      </w:r>
    </w:p>
    <w:p w14:paraId="42E46549" w14:textId="4F671BDC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4F0E6A80" w14:textId="64B23F42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3. Keep </w:t>
      </w:r>
      <w:proofErr w:type="gram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it short</w:t>
      </w:r>
      <w:proofErr w:type="gram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and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structured</w:t>
      </w:r>
      <w:proofErr w:type="spellEnd"/>
    </w:p>
    <w:p w14:paraId="77188730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Use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 3-part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structure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:</w:t>
      </w:r>
    </w:p>
    <w:p w14:paraId="030742B7" w14:textId="77777777" w:rsidR="00D75784" w:rsidRPr="00D75784" w:rsidRDefault="00D75784" w:rsidP="00D75784">
      <w:pPr>
        <w:numPr>
          <w:ilvl w:val="0"/>
          <w:numId w:val="5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b/>
          <w:bCs/>
          <w:kern w:val="0"/>
          <w:lang w:eastAsia="da-DK"/>
          <w14:ligatures w14:val="none"/>
        </w:rPr>
        <w:t>Beginning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–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Who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and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is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experience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?</w:t>
      </w:r>
    </w:p>
    <w:p w14:paraId="489706C6" w14:textId="77777777" w:rsidR="00D75784" w:rsidRPr="00D75784" w:rsidRDefault="00D75784" w:rsidP="00D75784">
      <w:pPr>
        <w:numPr>
          <w:ilvl w:val="0"/>
          <w:numId w:val="5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b/>
          <w:bCs/>
          <w:kern w:val="0"/>
          <w:lang w:eastAsia="da-DK"/>
          <w14:ligatures w14:val="none"/>
        </w:rPr>
        <w:t>Middle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–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happened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did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feel,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did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learn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?</w:t>
      </w:r>
    </w:p>
    <w:p w14:paraId="64EBBEC9" w14:textId="77777777" w:rsidR="00D75784" w:rsidRPr="00D75784" w:rsidRDefault="00D75784" w:rsidP="00D75784">
      <w:pPr>
        <w:numPr>
          <w:ilvl w:val="0"/>
          <w:numId w:val="5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kern w:val="0"/>
          <w:lang w:eastAsia="da-DK"/>
          <w14:ligatures w14:val="none"/>
        </w:rPr>
        <w:t>End</w:t>
      </w: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–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would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like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change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improve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, or ask for?</w:t>
      </w:r>
    </w:p>
    <w:p w14:paraId="4303023B" w14:textId="14E178CE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Tip: 3–5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minutes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is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usually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enough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</w:t>
      </w:r>
    </w:p>
    <w:p w14:paraId="657969C6" w14:textId="2531B978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7DDBB0AF" w14:textId="4703C1E9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4. Make it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relatable</w:t>
      </w:r>
      <w:proofErr w:type="spellEnd"/>
    </w:p>
    <w:p w14:paraId="70162F05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Use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simple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language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.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Avoid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too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many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medical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terms or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acronyms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. The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goal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is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connection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— not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perfection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</w:t>
      </w:r>
    </w:p>
    <w:p w14:paraId="1E16BFFD" w14:textId="7FA4F90C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69D01969" w14:textId="180CCEB7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5. Speak from the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heart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, but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take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care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of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yourself</w:t>
      </w:r>
      <w:proofErr w:type="spellEnd"/>
    </w:p>
    <w:p w14:paraId="6F6BBC70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Be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honest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but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also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protect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boundaries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.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don’t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have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share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anything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feels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too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personal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or painful.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It’s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okay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say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:</w:t>
      </w:r>
    </w:p>
    <w:p w14:paraId="13291917" w14:textId="77777777" w:rsidR="00D75784" w:rsidRPr="00D75784" w:rsidRDefault="00D75784" w:rsidP="00D75784">
      <w:pPr>
        <w:spacing w:beforeAutospacing="1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“This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was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difficult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time, but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I’m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still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processing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that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part.”</w:t>
      </w:r>
    </w:p>
    <w:p w14:paraId="2AB43956" w14:textId="76F333FF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5F0851A3" w14:textId="7634C1A8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kern w:val="0"/>
          <w:sz w:val="27"/>
          <w:szCs w:val="27"/>
          <w:lang w:eastAsia="da-DK"/>
          <w14:ligatures w14:val="none"/>
        </w:rPr>
        <w:t>6. End with a message</w:t>
      </w:r>
    </w:p>
    <w:p w14:paraId="5D30B94C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Think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about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how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want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people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feel or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act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after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hearing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 End with a clear message or invitation:</w:t>
      </w:r>
    </w:p>
    <w:p w14:paraId="314185B5" w14:textId="77777777" w:rsidR="00D75784" w:rsidRPr="00D75784" w:rsidRDefault="00D75784" w:rsidP="00D75784">
      <w:pPr>
        <w:numPr>
          <w:ilvl w:val="0"/>
          <w:numId w:val="6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“Patients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want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seen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as partners.”</w:t>
      </w:r>
    </w:p>
    <w:p w14:paraId="39B33637" w14:textId="77777777" w:rsidR="00D75784" w:rsidRPr="00D75784" w:rsidRDefault="00D75784" w:rsidP="00D75784">
      <w:pPr>
        <w:numPr>
          <w:ilvl w:val="0"/>
          <w:numId w:val="6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“Please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include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us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early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— not just at the end.”</w:t>
      </w:r>
    </w:p>
    <w:p w14:paraId="2B339E12" w14:textId="77777777" w:rsidR="00D75784" w:rsidRPr="00D75784" w:rsidRDefault="00D75784" w:rsidP="00D75784">
      <w:pPr>
        <w:numPr>
          <w:ilvl w:val="0"/>
          <w:numId w:val="6"/>
        </w:num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“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Let’s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work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together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change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this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.”</w:t>
      </w:r>
    </w:p>
    <w:p w14:paraId="7643D3F4" w14:textId="60F63075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2327396B" w14:textId="2C2BB778" w:rsidR="00D75784" w:rsidRPr="00D75784" w:rsidRDefault="00D75784" w:rsidP="00D75784">
      <w:pPr>
        <w:spacing w:before="100" w:beforeAutospacing="1" w:after="100" w:afterAutospacing="1"/>
        <w:outlineLvl w:val="2"/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</w:pPr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7. Practice, but </w:t>
      </w: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>stay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sz w:val="27"/>
          <w:szCs w:val="27"/>
          <w:lang w:eastAsia="da-DK"/>
          <w14:ligatures w14:val="none"/>
        </w:rPr>
        <w:t xml:space="preserve"> human</w:t>
      </w:r>
    </w:p>
    <w:p w14:paraId="32D2886D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don’t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need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memorize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story.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Practicing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it out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loud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few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times — with a friend, in front of a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mirror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or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recorded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on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phone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—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can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help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build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confidence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</w:t>
      </w:r>
    </w:p>
    <w:p w14:paraId="51C88D2C" w14:textId="242A32EA" w:rsidR="00D75784" w:rsidRPr="00D75784" w:rsidRDefault="00D75784" w:rsidP="00D75784">
      <w:pPr>
        <w:rPr>
          <w:rFonts w:ascii="Verdana" w:eastAsia="Times New Roman" w:hAnsi="Verdana" w:cs="Times New Roman"/>
          <w:kern w:val="0"/>
          <w:lang w:eastAsia="da-DK"/>
          <w14:ligatures w14:val="none"/>
        </w:rPr>
      </w:pPr>
    </w:p>
    <w:p w14:paraId="15DCA714" w14:textId="77777777" w:rsidR="00D75784" w:rsidRPr="00D75784" w:rsidRDefault="00D75784" w:rsidP="00D75784">
      <w:pPr>
        <w:spacing w:before="100" w:beforeAutospacing="1" w:after="100" w:afterAutospacing="1"/>
        <w:rPr>
          <w:rFonts w:ascii="Verdana" w:eastAsia="Times New Roman" w:hAnsi="Verdana" w:cs="Times New Roman"/>
          <w:kern w:val="0"/>
          <w:lang w:eastAsia="da-DK"/>
          <w14:ligatures w14:val="none"/>
        </w:rPr>
      </w:pPr>
      <w:proofErr w:type="spellStart"/>
      <w:r w:rsidRPr="00D75784">
        <w:rPr>
          <w:rFonts w:ascii="Verdana" w:eastAsia="Times New Roman" w:hAnsi="Verdana" w:cs="Times New Roman"/>
          <w:b/>
          <w:bCs/>
          <w:color w:val="036C6C"/>
          <w:kern w:val="0"/>
          <w:lang w:eastAsia="da-DK"/>
          <w14:ligatures w14:val="none"/>
        </w:rPr>
        <w:t>Remember</w:t>
      </w:r>
      <w:proofErr w:type="spellEnd"/>
      <w:r w:rsidRPr="00D75784">
        <w:rPr>
          <w:rFonts w:ascii="Verdana" w:eastAsia="Times New Roman" w:hAnsi="Verdana" w:cs="Times New Roman"/>
          <w:b/>
          <w:bCs/>
          <w:color w:val="036C6C"/>
          <w:kern w:val="0"/>
          <w:lang w:eastAsia="da-DK"/>
          <w14:ligatures w14:val="none"/>
        </w:rPr>
        <w:t>:</w:t>
      </w:r>
      <w:r w:rsidRPr="00D75784">
        <w:rPr>
          <w:rFonts w:ascii="Verdana" w:eastAsia="Times New Roman" w:hAnsi="Verdana" w:cs="Times New Roman"/>
          <w:color w:val="036C6C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Your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story is not just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one</w:t>
      </w:r>
      <w:proofErr w:type="spellEnd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 xml:space="preserve"> of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many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.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It’s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unique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, and it </w:t>
      </w:r>
      <w:proofErr w:type="spellStart"/>
      <w:r w:rsidRPr="00D75784">
        <w:rPr>
          <w:rFonts w:ascii="Verdana" w:eastAsia="Times New Roman" w:hAnsi="Verdana" w:cs="Times New Roman"/>
          <w:i/>
          <w:iCs/>
          <w:kern w:val="0"/>
          <w:lang w:eastAsia="da-DK"/>
          <w14:ligatures w14:val="none"/>
        </w:rPr>
        <w:t>can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make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a difference.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don’t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have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perfect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—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just have to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be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 xml:space="preserve"> </w:t>
      </w:r>
      <w:proofErr w:type="spellStart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you</w:t>
      </w:r>
      <w:proofErr w:type="spellEnd"/>
      <w:r w:rsidRPr="00D75784">
        <w:rPr>
          <w:rFonts w:ascii="Verdana" w:eastAsia="Times New Roman" w:hAnsi="Verdana" w:cs="Times New Roman"/>
          <w:kern w:val="0"/>
          <w:lang w:eastAsia="da-DK"/>
          <w14:ligatures w14:val="none"/>
        </w:rPr>
        <w:t>.</w:t>
      </w:r>
    </w:p>
    <w:p w14:paraId="523F77C8" w14:textId="77777777" w:rsidR="00C62B39" w:rsidRPr="001F5BB0" w:rsidRDefault="00C62B39" w:rsidP="001F5BB0">
      <w:pPr>
        <w:rPr>
          <w:rFonts w:ascii="Verdana" w:hAnsi="Verdana"/>
          <w:lang w:val="en-US"/>
        </w:rPr>
      </w:pPr>
    </w:p>
    <w:sectPr w:rsidR="00C62B39" w:rsidRPr="001F5BB0">
      <w:headerReference w:type="default" r:id="rId7"/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7005" w14:textId="77777777" w:rsidR="00613827" w:rsidRDefault="00613827" w:rsidP="009664C9">
      <w:r>
        <w:separator/>
      </w:r>
    </w:p>
  </w:endnote>
  <w:endnote w:type="continuationSeparator" w:id="0">
    <w:p w14:paraId="4A884DE7" w14:textId="77777777" w:rsidR="00613827" w:rsidRDefault="00613827" w:rsidP="0096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131E" w14:textId="77777777" w:rsidR="009664C9" w:rsidRPr="00DC4D36" w:rsidRDefault="009664C9" w:rsidP="00DC4D36">
    <w:pPr>
      <w:pStyle w:val="Sidefod"/>
      <w:jc w:val="center"/>
      <w:rPr>
        <w:rFonts w:ascii="Verdana" w:hAnsi="Verdana"/>
        <w:color w:val="036C6C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BB77F" w14:textId="77777777" w:rsidR="00613827" w:rsidRDefault="00613827" w:rsidP="009664C9">
      <w:r>
        <w:separator/>
      </w:r>
    </w:p>
  </w:footnote>
  <w:footnote w:type="continuationSeparator" w:id="0">
    <w:p w14:paraId="677AFF35" w14:textId="77777777" w:rsidR="00613827" w:rsidRDefault="00613827" w:rsidP="0096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6E41D" w14:textId="77777777" w:rsidR="009664C9" w:rsidRDefault="009664C9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8240" behindDoc="0" locked="0" layoutInCell="1" allowOverlap="1" wp14:anchorId="4EA1A970" wp14:editId="2AEE0DD0">
          <wp:simplePos x="0" y="0"/>
          <wp:positionH relativeFrom="column">
            <wp:posOffset>4653231</wp:posOffset>
          </wp:positionH>
          <wp:positionV relativeFrom="paragraph">
            <wp:posOffset>-126023</wp:posOffset>
          </wp:positionV>
          <wp:extent cx="1487170" cy="491490"/>
          <wp:effectExtent l="0" t="0" r="0" b="3810"/>
          <wp:wrapThrough wrapText="bothSides">
            <wp:wrapPolygon edited="0">
              <wp:start x="2582" y="0"/>
              <wp:lineTo x="0" y="3907"/>
              <wp:lineTo x="0" y="14512"/>
              <wp:lineTo x="553" y="18419"/>
              <wp:lineTo x="2029" y="21209"/>
              <wp:lineTo x="2213" y="21209"/>
              <wp:lineTo x="4980" y="21209"/>
              <wp:lineTo x="21028" y="19535"/>
              <wp:lineTo x="21213" y="12837"/>
              <wp:lineTo x="20290" y="9488"/>
              <wp:lineTo x="18630" y="8930"/>
              <wp:lineTo x="21397" y="4465"/>
              <wp:lineTo x="21397" y="1674"/>
              <wp:lineTo x="4796" y="0"/>
              <wp:lineTo x="2582" y="0"/>
            </wp:wrapPolygon>
          </wp:wrapThrough>
          <wp:docPr id="134355121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3551218" name="Grafik 134355121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7170" cy="491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4A0C12" w14:textId="77777777" w:rsidR="009664C9" w:rsidRDefault="009664C9" w:rsidP="009664C9">
    <w:pPr>
      <w:pStyle w:val="Sidehove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92EDB"/>
    <w:multiLevelType w:val="multilevel"/>
    <w:tmpl w:val="9108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3F5E2E"/>
    <w:multiLevelType w:val="multilevel"/>
    <w:tmpl w:val="BBDC8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C1D62"/>
    <w:multiLevelType w:val="hybridMultilevel"/>
    <w:tmpl w:val="C29A1AB4"/>
    <w:lvl w:ilvl="0" w:tplc="DDC66F70">
      <w:start w:val="1"/>
      <w:numFmt w:val="decimal"/>
      <w:lvlText w:val="%1."/>
      <w:lvlJc w:val="left"/>
      <w:pPr>
        <w:ind w:left="1440" w:hanging="360"/>
      </w:pPr>
    </w:lvl>
    <w:lvl w:ilvl="1" w:tplc="8EB43CA4">
      <w:start w:val="1"/>
      <w:numFmt w:val="decimal"/>
      <w:lvlText w:val="%2."/>
      <w:lvlJc w:val="left"/>
      <w:pPr>
        <w:ind w:left="1440" w:hanging="360"/>
      </w:pPr>
    </w:lvl>
    <w:lvl w:ilvl="2" w:tplc="B04CFB96">
      <w:start w:val="1"/>
      <w:numFmt w:val="decimal"/>
      <w:lvlText w:val="%3."/>
      <w:lvlJc w:val="left"/>
      <w:pPr>
        <w:ind w:left="1440" w:hanging="360"/>
      </w:pPr>
    </w:lvl>
    <w:lvl w:ilvl="3" w:tplc="460469BE">
      <w:start w:val="1"/>
      <w:numFmt w:val="decimal"/>
      <w:lvlText w:val="%4."/>
      <w:lvlJc w:val="left"/>
      <w:pPr>
        <w:ind w:left="1440" w:hanging="360"/>
      </w:pPr>
    </w:lvl>
    <w:lvl w:ilvl="4" w:tplc="396C6F12">
      <w:start w:val="1"/>
      <w:numFmt w:val="decimal"/>
      <w:lvlText w:val="%5."/>
      <w:lvlJc w:val="left"/>
      <w:pPr>
        <w:ind w:left="1440" w:hanging="360"/>
      </w:pPr>
    </w:lvl>
    <w:lvl w:ilvl="5" w:tplc="8E364C10">
      <w:start w:val="1"/>
      <w:numFmt w:val="decimal"/>
      <w:lvlText w:val="%6."/>
      <w:lvlJc w:val="left"/>
      <w:pPr>
        <w:ind w:left="1440" w:hanging="360"/>
      </w:pPr>
    </w:lvl>
    <w:lvl w:ilvl="6" w:tplc="65A4AFAA">
      <w:start w:val="1"/>
      <w:numFmt w:val="decimal"/>
      <w:lvlText w:val="%7."/>
      <w:lvlJc w:val="left"/>
      <w:pPr>
        <w:ind w:left="1440" w:hanging="360"/>
      </w:pPr>
    </w:lvl>
    <w:lvl w:ilvl="7" w:tplc="A63A7C4E">
      <w:start w:val="1"/>
      <w:numFmt w:val="decimal"/>
      <w:lvlText w:val="%8."/>
      <w:lvlJc w:val="left"/>
      <w:pPr>
        <w:ind w:left="1440" w:hanging="360"/>
      </w:pPr>
    </w:lvl>
    <w:lvl w:ilvl="8" w:tplc="3B90754A">
      <w:start w:val="1"/>
      <w:numFmt w:val="decimal"/>
      <w:lvlText w:val="%9."/>
      <w:lvlJc w:val="left"/>
      <w:pPr>
        <w:ind w:left="1440" w:hanging="360"/>
      </w:pPr>
    </w:lvl>
  </w:abstractNum>
  <w:abstractNum w:abstractNumId="3" w15:restartNumberingAfterBreak="0">
    <w:nsid w:val="4ADB00D7"/>
    <w:multiLevelType w:val="hybridMultilevel"/>
    <w:tmpl w:val="F0963FF8"/>
    <w:lvl w:ilvl="0" w:tplc="642C4F5E">
      <w:start w:val="1"/>
      <w:numFmt w:val="decimal"/>
      <w:lvlText w:val="%1."/>
      <w:lvlJc w:val="left"/>
      <w:pPr>
        <w:ind w:left="1440" w:hanging="360"/>
      </w:pPr>
    </w:lvl>
    <w:lvl w:ilvl="1" w:tplc="327E78D2">
      <w:start w:val="1"/>
      <w:numFmt w:val="decimal"/>
      <w:lvlText w:val="%2."/>
      <w:lvlJc w:val="left"/>
      <w:pPr>
        <w:ind w:left="1440" w:hanging="360"/>
      </w:pPr>
    </w:lvl>
    <w:lvl w:ilvl="2" w:tplc="859072FE">
      <w:start w:val="1"/>
      <w:numFmt w:val="decimal"/>
      <w:lvlText w:val="%3."/>
      <w:lvlJc w:val="left"/>
      <w:pPr>
        <w:ind w:left="1440" w:hanging="360"/>
      </w:pPr>
    </w:lvl>
    <w:lvl w:ilvl="3" w:tplc="0FDA88A8">
      <w:start w:val="1"/>
      <w:numFmt w:val="decimal"/>
      <w:lvlText w:val="%4."/>
      <w:lvlJc w:val="left"/>
      <w:pPr>
        <w:ind w:left="1440" w:hanging="360"/>
      </w:pPr>
    </w:lvl>
    <w:lvl w:ilvl="4" w:tplc="083681EA">
      <w:start w:val="1"/>
      <w:numFmt w:val="decimal"/>
      <w:lvlText w:val="%5."/>
      <w:lvlJc w:val="left"/>
      <w:pPr>
        <w:ind w:left="1440" w:hanging="360"/>
      </w:pPr>
    </w:lvl>
    <w:lvl w:ilvl="5" w:tplc="4FA2865C">
      <w:start w:val="1"/>
      <w:numFmt w:val="decimal"/>
      <w:lvlText w:val="%6."/>
      <w:lvlJc w:val="left"/>
      <w:pPr>
        <w:ind w:left="1440" w:hanging="360"/>
      </w:pPr>
    </w:lvl>
    <w:lvl w:ilvl="6" w:tplc="18DC1160">
      <w:start w:val="1"/>
      <w:numFmt w:val="decimal"/>
      <w:lvlText w:val="%7."/>
      <w:lvlJc w:val="left"/>
      <w:pPr>
        <w:ind w:left="1440" w:hanging="360"/>
      </w:pPr>
    </w:lvl>
    <w:lvl w:ilvl="7" w:tplc="D4649F2E">
      <w:start w:val="1"/>
      <w:numFmt w:val="decimal"/>
      <w:lvlText w:val="%8."/>
      <w:lvlJc w:val="left"/>
      <w:pPr>
        <w:ind w:left="1440" w:hanging="360"/>
      </w:pPr>
    </w:lvl>
    <w:lvl w:ilvl="8" w:tplc="5456F796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577E4131"/>
    <w:multiLevelType w:val="multilevel"/>
    <w:tmpl w:val="6E2A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823C24"/>
    <w:multiLevelType w:val="multilevel"/>
    <w:tmpl w:val="C30A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7746133">
    <w:abstractNumId w:val="2"/>
  </w:num>
  <w:num w:numId="2" w16cid:durableId="1551110291">
    <w:abstractNumId w:val="3"/>
  </w:num>
  <w:num w:numId="3" w16cid:durableId="1222323484">
    <w:abstractNumId w:val="5"/>
  </w:num>
  <w:num w:numId="4" w16cid:durableId="40906605">
    <w:abstractNumId w:val="4"/>
  </w:num>
  <w:num w:numId="5" w16cid:durableId="1086657626">
    <w:abstractNumId w:val="1"/>
  </w:num>
  <w:num w:numId="6" w16cid:durableId="1508252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784"/>
    <w:rsid w:val="000159F3"/>
    <w:rsid w:val="00022AED"/>
    <w:rsid w:val="000B1757"/>
    <w:rsid w:val="00110513"/>
    <w:rsid w:val="001B0EF4"/>
    <w:rsid w:val="001C69C1"/>
    <w:rsid w:val="001F5BB0"/>
    <w:rsid w:val="003765C4"/>
    <w:rsid w:val="003B2904"/>
    <w:rsid w:val="00422FFE"/>
    <w:rsid w:val="004539F3"/>
    <w:rsid w:val="004A1D3F"/>
    <w:rsid w:val="005804F7"/>
    <w:rsid w:val="00610AE3"/>
    <w:rsid w:val="00613827"/>
    <w:rsid w:val="00821FB0"/>
    <w:rsid w:val="00835404"/>
    <w:rsid w:val="00966222"/>
    <w:rsid w:val="009664C9"/>
    <w:rsid w:val="00B60F96"/>
    <w:rsid w:val="00BD163C"/>
    <w:rsid w:val="00C62B39"/>
    <w:rsid w:val="00D12E17"/>
    <w:rsid w:val="00D15A8D"/>
    <w:rsid w:val="00D2181C"/>
    <w:rsid w:val="00D75784"/>
    <w:rsid w:val="00DC4D36"/>
    <w:rsid w:val="00E55810"/>
    <w:rsid w:val="00E73864"/>
    <w:rsid w:val="00FD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5B6EA"/>
  <w15:chartTrackingRefBased/>
  <w15:docId w15:val="{1E961285-51D6-7A43-A466-9A8EAC39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66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66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66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66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6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64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64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64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64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966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664C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664C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664C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664C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664C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664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664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6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664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66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664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664C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664C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664C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66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64C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664C9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664C9"/>
  </w:style>
  <w:style w:type="paragraph" w:styleId="Sidefod">
    <w:name w:val="footer"/>
    <w:basedOn w:val="Normal"/>
    <w:link w:val="Sidefo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9664C9"/>
  </w:style>
  <w:style w:type="character" w:styleId="Hyperlink">
    <w:name w:val="Hyperlink"/>
    <w:basedOn w:val="Standardskrifttypeiafsnit"/>
    <w:uiPriority w:val="99"/>
    <w:unhideWhenUsed/>
    <w:rsid w:val="009664C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664C9"/>
    <w:rPr>
      <w:color w:val="605E5C"/>
      <w:shd w:val="clear" w:color="auto" w:fill="E1DFDD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12E1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12E17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12E1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12E1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12E17"/>
    <w:rPr>
      <w:b/>
      <w:bCs/>
      <w:sz w:val="20"/>
      <w:szCs w:val="20"/>
    </w:rPr>
  </w:style>
  <w:style w:type="character" w:styleId="Strk">
    <w:name w:val="Strong"/>
    <w:basedOn w:val="Standardskrifttypeiafsnit"/>
    <w:uiPriority w:val="22"/>
    <w:qFormat/>
    <w:rsid w:val="00D75784"/>
    <w:rPr>
      <w:b/>
      <w:bCs/>
    </w:rPr>
  </w:style>
  <w:style w:type="character" w:styleId="Fremhv">
    <w:name w:val="Emphasis"/>
    <w:basedOn w:val="Standardskrifttypeiafsnit"/>
    <w:uiPriority w:val="20"/>
    <w:qFormat/>
    <w:rsid w:val="00D757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5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isbethoxholm/Library/Group%20Containers/UBF8T346G9.Office/User%20Content.localized/Templates.localized/PiCC%20United%20m.Trademark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PiCC United m.Trademark.dotx</Template>
  <TotalTime>2</TotalTime>
  <Pages>2</Pages>
  <Words>296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Lisbeth Oxholm Snede</cp:lastModifiedBy>
  <cp:revision>2</cp:revision>
  <dcterms:created xsi:type="dcterms:W3CDTF">2025-04-23T08:01:00Z</dcterms:created>
  <dcterms:modified xsi:type="dcterms:W3CDTF">2025-04-23T08:46:00Z</dcterms:modified>
</cp:coreProperties>
</file>